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AFF2C3" w14:textId="77777777" w:rsidR="00E9189D" w:rsidRDefault="00E9189D" w:rsidP="00E9189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WARDE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d.1407)</w:t>
      </w:r>
    </w:p>
    <w:p w14:paraId="6201164D" w14:textId="77777777" w:rsidR="00E9189D" w:rsidRDefault="00E9189D" w:rsidP="00E9189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5EC184BA" w14:textId="77777777" w:rsidR="00E9189D" w:rsidRDefault="00E9189D" w:rsidP="00E9189D">
      <w:pPr>
        <w:rPr>
          <w:rFonts w:ascii="Times New Roman" w:hAnsi="Times New Roman" w:cs="Times New Roman"/>
          <w:sz w:val="24"/>
          <w:szCs w:val="24"/>
        </w:rPr>
      </w:pPr>
    </w:p>
    <w:p w14:paraId="410DBDF8" w14:textId="77777777" w:rsidR="00E9189D" w:rsidRDefault="00E9189D" w:rsidP="00E9189D">
      <w:pPr>
        <w:rPr>
          <w:rFonts w:ascii="Times New Roman" w:hAnsi="Times New Roman" w:cs="Times New Roman"/>
          <w:sz w:val="24"/>
          <w:szCs w:val="24"/>
        </w:rPr>
      </w:pPr>
    </w:p>
    <w:p w14:paraId="473DAA3C" w14:textId="77777777" w:rsidR="00E9189D" w:rsidRDefault="00E9189D" w:rsidP="00E9189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May1407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23B8A327" w14:textId="77777777" w:rsidR="00E9189D" w:rsidRDefault="00E9189D" w:rsidP="00E9189D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p.248)</w:t>
      </w:r>
    </w:p>
    <w:p w14:paraId="7D57E375" w14:textId="77777777" w:rsidR="00E9189D" w:rsidRDefault="00E9189D" w:rsidP="00E9189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May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2FBE0CF8" w14:textId="77777777" w:rsidR="00E9189D" w:rsidRDefault="00E9189D" w:rsidP="00E9189D">
      <w:pPr>
        <w:rPr>
          <w:rFonts w:ascii="Times New Roman" w:hAnsi="Times New Roman" w:cs="Times New Roman"/>
          <w:sz w:val="24"/>
          <w:szCs w:val="24"/>
        </w:rPr>
      </w:pPr>
    </w:p>
    <w:p w14:paraId="29045D89" w14:textId="77777777" w:rsidR="00E9189D" w:rsidRDefault="00E9189D" w:rsidP="00E9189D">
      <w:pPr>
        <w:rPr>
          <w:rFonts w:ascii="Times New Roman" w:hAnsi="Times New Roman" w:cs="Times New Roman"/>
          <w:sz w:val="24"/>
          <w:szCs w:val="24"/>
        </w:rPr>
      </w:pPr>
    </w:p>
    <w:p w14:paraId="278529A3" w14:textId="77777777" w:rsidR="00E9189D" w:rsidRDefault="00E9189D" w:rsidP="00E9189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February 2022</w:t>
      </w:r>
    </w:p>
    <w:p w14:paraId="507C62E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37789" w14:textId="77777777" w:rsidR="00E9189D" w:rsidRDefault="00E9189D" w:rsidP="009139A6">
      <w:r>
        <w:separator/>
      </w:r>
    </w:p>
  </w:endnote>
  <w:endnote w:type="continuationSeparator" w:id="0">
    <w:p w14:paraId="3AABCDA0" w14:textId="77777777" w:rsidR="00E9189D" w:rsidRDefault="00E9189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3F50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CB2A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AF5B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EBC117" w14:textId="77777777" w:rsidR="00E9189D" w:rsidRDefault="00E9189D" w:rsidP="009139A6">
      <w:r>
        <w:separator/>
      </w:r>
    </w:p>
  </w:footnote>
  <w:footnote w:type="continuationSeparator" w:id="0">
    <w:p w14:paraId="5DDFA058" w14:textId="77777777" w:rsidR="00E9189D" w:rsidRDefault="00E9189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596A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C39C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8E23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89D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9189D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51248D"/>
  <w15:chartTrackingRefBased/>
  <w15:docId w15:val="{84A591FF-CC6D-42B9-B360-4B6E75919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189D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2022-03-22T19:54:00Z</dcterms:created>
  <dcterms:modified xsi:type="dcterms:W3CDTF">2022-03-22T19:54:00Z</dcterms:modified>
</cp:coreProperties>
</file>